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D68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R5-252089</w:t>
      </w:r>
      <w:bookmarkStart w:id="1" w:name="_GoBack"/>
      <w:bookmarkEnd w:id="1"/>
    </w:p>
    <w:p w14:paraId="39060F1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579A9C5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3787D2"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12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 w14:paraId="12AE4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DD17"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 w14:paraId="7A3A6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7E78EAEC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442278D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C72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7960A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943213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PRD21 CDS NR band and CBW FR1 n104 PC3</w:t>
            </w:r>
          </w:p>
        </w:tc>
      </w:tr>
      <w:tr w14:paraId="28B6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4CF6530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D377C3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0B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18FA6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2CA6B896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68F7EEFB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204EF014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341E07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23</w:t>
            </w:r>
          </w:p>
        </w:tc>
      </w:tr>
    </w:tbl>
    <w:p w14:paraId="1548BE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2D6C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6F9C92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1571AD88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D716B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E8EBFA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794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28E5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3250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73C91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2522D5D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3BAECB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1017D23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2AB5F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9C5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89FA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9E6C40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4A42A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A0C4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4A14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44D88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4E42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D21EA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7B6692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868417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8913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A6A6D9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AA75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A276E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1C763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1E439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A0BEC5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C949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2BD2E9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5F4DA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DB993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DC6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4B48F0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65C963D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49D5A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5008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1E051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22977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0F2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AAD06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6FC48D8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560C6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0C370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3FBD65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34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3EEE3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5AE05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DE2DF53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ABED47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5006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5F074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491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B6CD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FD9B6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CC5A80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C37BD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36A782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B237F8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449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BA3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A50C0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A8A0E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8788A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3F0405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E8741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DA09C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8990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C725C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071B8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387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963F9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A4CA8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6F9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E351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1251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02DC6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53252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47A52B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BE4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005158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FB46F8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733A86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A736B1A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n104 PC3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9DBF">
            <w:pPr>
              <w:pStyle w:val="109"/>
              <w:spacing w:after="0"/>
            </w:pPr>
          </w:p>
        </w:tc>
      </w:tr>
      <w:tr w14:paraId="37D86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1BE65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EB3FC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AFA9D7A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9028F3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213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DC2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5171B1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579BDC4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A1B9B2B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F9E222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0D984C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7FAD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323C20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6B579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B147C8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5487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611A4E">
            <w:pPr>
              <w:pStyle w:val="109"/>
              <w:spacing w:after="0"/>
            </w:pPr>
          </w:p>
        </w:tc>
      </w:tr>
      <w:tr w14:paraId="12259A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2C9184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0E1041D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1726F48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3CAE1A0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8E4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65AE6D51">
      <w:pPr>
        <w:pStyle w:val="109"/>
        <w:rPr>
          <w:lang w:val="en-US"/>
        </w:rPr>
      </w:pPr>
    </w:p>
    <w:p w14:paraId="025A8D04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629863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6468F51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2E50C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FAE5EA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576EF3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36D024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1333D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EC0BF2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8DB417C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3B5EC14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B7F0E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F7D2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F04A">
    <w:pPr>
      <w:pStyle w:val="45"/>
    </w:pPr>
  </w:p>
  <w:p w14:paraId="6F65A3EE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6095CE3"/>
    <w:rsid w:val="07F86FD0"/>
    <w:rsid w:val="087D297A"/>
    <w:rsid w:val="0B474010"/>
    <w:rsid w:val="0C906407"/>
    <w:rsid w:val="0FDC646C"/>
    <w:rsid w:val="1003756C"/>
    <w:rsid w:val="112C348B"/>
    <w:rsid w:val="12125420"/>
    <w:rsid w:val="12943BD0"/>
    <w:rsid w:val="161D0664"/>
    <w:rsid w:val="1B0E184C"/>
    <w:rsid w:val="1BA3160C"/>
    <w:rsid w:val="1BC16C12"/>
    <w:rsid w:val="1CF22270"/>
    <w:rsid w:val="1D7153EB"/>
    <w:rsid w:val="1E931D40"/>
    <w:rsid w:val="2236620F"/>
    <w:rsid w:val="22460CBA"/>
    <w:rsid w:val="25741C29"/>
    <w:rsid w:val="26C43D2D"/>
    <w:rsid w:val="276500BD"/>
    <w:rsid w:val="27BF730C"/>
    <w:rsid w:val="28517DB3"/>
    <w:rsid w:val="2B887546"/>
    <w:rsid w:val="2E2E26AD"/>
    <w:rsid w:val="2E5C3B86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A7706DB"/>
    <w:rsid w:val="4BC84CF7"/>
    <w:rsid w:val="4E777AF4"/>
    <w:rsid w:val="4EDF1ABC"/>
    <w:rsid w:val="514E55EA"/>
    <w:rsid w:val="52397DEB"/>
    <w:rsid w:val="53BE569A"/>
    <w:rsid w:val="558945CE"/>
    <w:rsid w:val="55D9478A"/>
    <w:rsid w:val="56686AB3"/>
    <w:rsid w:val="58696007"/>
    <w:rsid w:val="5880747A"/>
    <w:rsid w:val="58A1521B"/>
    <w:rsid w:val="5B0A4FBD"/>
    <w:rsid w:val="61054C1C"/>
    <w:rsid w:val="62DD3E94"/>
    <w:rsid w:val="638E5CCA"/>
    <w:rsid w:val="6AC66D75"/>
    <w:rsid w:val="6AF3005C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  <w:rsid w:val="7D76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2025-05-07T03:24:08Z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